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35" w:rsidRPr="005902E8" w:rsidRDefault="00674135" w:rsidP="005E714E">
      <w:pPr>
        <w:spacing w:line="480" w:lineRule="auto"/>
        <w:rPr>
          <w:rFonts w:ascii="黑体" w:eastAsia="黑体" w:hAnsi="黑体"/>
          <w:b/>
          <w:bCs/>
          <w:spacing w:val="20"/>
          <w:sz w:val="32"/>
          <w:szCs w:val="32"/>
        </w:rPr>
      </w:pPr>
      <w:r w:rsidRPr="005902E8">
        <w:rPr>
          <w:rFonts w:ascii="黑体" w:eastAsia="黑体" w:hAnsi="黑体" w:hint="eastAsia"/>
          <w:b/>
          <w:bCs/>
          <w:spacing w:val="20"/>
          <w:sz w:val="32"/>
          <w:szCs w:val="32"/>
        </w:rPr>
        <w:t>附件</w:t>
      </w:r>
      <w:r>
        <w:rPr>
          <w:rFonts w:ascii="黑体" w:eastAsia="黑体" w:hAnsi="黑体"/>
          <w:b/>
          <w:bCs/>
          <w:spacing w:val="20"/>
          <w:sz w:val="32"/>
          <w:szCs w:val="32"/>
        </w:rPr>
        <w:t>2</w:t>
      </w:r>
    </w:p>
    <w:p w:rsidR="00674135" w:rsidRDefault="00674135" w:rsidP="00BE1996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  <w:r>
        <w:rPr>
          <w:rFonts w:hint="eastAsia"/>
          <w:b/>
          <w:bCs/>
          <w:spacing w:val="20"/>
          <w:sz w:val="48"/>
          <w:szCs w:val="48"/>
        </w:rPr>
        <w:t>浙江外国语学院科研课题申报表</w:t>
      </w:r>
    </w:p>
    <w:p w:rsidR="00674135" w:rsidRPr="00511565" w:rsidRDefault="00674135" w:rsidP="00BE1996">
      <w:pPr>
        <w:spacing w:line="1000" w:lineRule="exact"/>
        <w:jc w:val="center"/>
        <w:rPr>
          <w:rFonts w:eastAsia="楷体_GB2312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/>
      </w:tblPr>
      <w:tblGrid>
        <w:gridCol w:w="2516"/>
        <w:gridCol w:w="5909"/>
      </w:tblGrid>
      <w:tr w:rsidR="00674135" w:rsidTr="001564CC">
        <w:trPr>
          <w:trHeight w:val="637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课题类别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Pr="003D2517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28"/>
                <w:szCs w:val="28"/>
                <w:u w:val="thick"/>
              </w:rPr>
            </w:pPr>
            <w:r w:rsidRPr="003D2517">
              <w:rPr>
                <w:rFonts w:eastAsia="楷体_GB2312" w:hint="eastAsia"/>
                <w:b/>
                <w:bCs/>
                <w:sz w:val="28"/>
                <w:szCs w:val="28"/>
                <w:u w:val="thick"/>
              </w:rPr>
              <w:t>“青年学子学青年习近平”学习教育专项课题</w:t>
            </w:r>
          </w:p>
        </w:tc>
      </w:tr>
      <w:tr w:rsidR="00674135" w:rsidTr="001564CC">
        <w:trPr>
          <w:trHeight w:val="890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 w:rsidRPr="00304029"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 w:rsidRPr="00304029">
              <w:rPr>
                <w:rFonts w:eastAsia="楷体_GB2312" w:hint="eastAsia"/>
                <w:b/>
                <w:bCs/>
                <w:sz w:val="36"/>
                <w:szCs w:val="36"/>
              </w:rPr>
              <w:t>学科分类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674135" w:rsidTr="001564CC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课题名称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674135" w:rsidTr="001564CC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成果形式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674135" w:rsidTr="001564CC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负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责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674135" w:rsidTr="001564CC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所在单位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        </w:t>
            </w:r>
          </w:p>
        </w:tc>
      </w:tr>
      <w:tr w:rsidR="00674135" w:rsidTr="001564CC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联系电话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674135" w:rsidRDefault="00674135" w:rsidP="001564CC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</w:t>
            </w:r>
            <w:bookmarkStart w:id="0" w:name="_GoBack"/>
            <w:bookmarkEnd w:id="0"/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</w:t>
            </w:r>
          </w:p>
        </w:tc>
      </w:tr>
    </w:tbl>
    <w:p w:rsidR="00674135" w:rsidRDefault="00674135" w:rsidP="00BE1996">
      <w:pPr>
        <w:spacing w:line="720" w:lineRule="auto"/>
        <w:jc w:val="center"/>
        <w:rPr>
          <w:rFonts w:eastAsia="楷体_GB2312"/>
          <w:b/>
          <w:bCs/>
          <w:sz w:val="36"/>
          <w:szCs w:val="36"/>
        </w:rPr>
      </w:pPr>
    </w:p>
    <w:p w:rsidR="00674135" w:rsidRDefault="00674135" w:rsidP="00BE1996">
      <w:pPr>
        <w:spacing w:line="72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科研处制</w:t>
      </w:r>
    </w:p>
    <w:p w:rsidR="00674135" w:rsidRDefault="00674135" w:rsidP="00BE1996">
      <w:pPr>
        <w:spacing w:line="72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2018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>7</w:t>
      </w:r>
      <w:r>
        <w:rPr>
          <w:rFonts w:hint="eastAsia"/>
          <w:sz w:val="36"/>
          <w:szCs w:val="36"/>
        </w:rPr>
        <w:t>月</w:t>
      </w:r>
    </w:p>
    <w:p w:rsidR="00674135" w:rsidRDefault="00674135" w:rsidP="005E714E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674135" w:rsidRDefault="00674135" w:rsidP="000B1FB9">
      <w:pPr>
        <w:spacing w:line="720" w:lineRule="auto"/>
        <w:jc w:val="left"/>
        <w:rPr>
          <w:b/>
          <w:bCs/>
          <w:sz w:val="36"/>
          <w:szCs w:val="36"/>
        </w:rPr>
      </w:pPr>
      <w:r>
        <w:rPr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t>申请者的承诺：</w:t>
      </w:r>
    </w:p>
    <w:p w:rsidR="00674135" w:rsidRDefault="00674135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我对本人填写的本表各项内容的真实性负责，保证没有知识产权的争议。如获立项，我承诺以本表为有约束力的协议，遵守学校有关规定，按计划认真开展研究工作，取得预期研究成果。学校有权使用本表所有数据和资料。</w:t>
      </w:r>
    </w:p>
    <w:p w:rsidR="00674135" w:rsidRDefault="00674135">
      <w:pPr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</w:p>
    <w:p w:rsidR="00674135" w:rsidRDefault="00674135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申请者（签章）：</w:t>
      </w:r>
    </w:p>
    <w:p w:rsidR="00674135" w:rsidRDefault="00674135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日</w:t>
      </w:r>
    </w:p>
    <w:p w:rsidR="00674135" w:rsidRDefault="00674135"/>
    <w:p w:rsidR="00674135" w:rsidRDefault="00674135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所在单位承诺：</w:t>
      </w:r>
    </w:p>
    <w:p w:rsidR="00674135" w:rsidRDefault="00674135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如获立项，承诺以本表为有约束力的协议，遵守学校有关规定，为本课题研究提供必要的支持，并做好课题研究的协调和管理工作，对本课题的完成提供信誉保证。</w:t>
      </w:r>
    </w:p>
    <w:p w:rsidR="00674135" w:rsidRDefault="00674135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674135" w:rsidRDefault="00674135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674135" w:rsidRDefault="00674135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674135" w:rsidRDefault="00674135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674135" w:rsidRDefault="00674135">
      <w:pPr>
        <w:spacing w:line="440" w:lineRule="exac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填表说明：</w:t>
      </w:r>
    </w:p>
    <w:p w:rsidR="00674135" w:rsidRDefault="00674135" w:rsidP="003D2517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要求一律用计算机填写，</w:t>
      </w:r>
      <w:r>
        <w:rPr>
          <w:rFonts w:eastAsia="仿宋_GB2312"/>
          <w:sz w:val="28"/>
          <w:szCs w:val="28"/>
        </w:rPr>
        <w:t>A3</w:t>
      </w:r>
      <w:r>
        <w:rPr>
          <w:rFonts w:eastAsia="仿宋_GB2312" w:hint="eastAsia"/>
          <w:sz w:val="28"/>
          <w:szCs w:val="28"/>
        </w:rPr>
        <w:t>纸双面打印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中缝装订。</w:t>
      </w:r>
    </w:p>
    <w:p w:rsidR="00674135" w:rsidRDefault="00674135" w:rsidP="003D2517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．封面上的“课题类别”、“学科分类”以及“成果形式”等栏目的填写应与数据表选择的内容一致。</w:t>
      </w:r>
    </w:p>
    <w:p w:rsidR="00674135" w:rsidRDefault="00674135" w:rsidP="003D2517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．数据表中“学科分类”以及“预期成果”等栏目的填写，请直接在选中的分类编号上打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√。预期成果形式为论文的，填写篇数，其它填写字数。</w:t>
      </w:r>
    </w:p>
    <w:p w:rsidR="00674135" w:rsidRDefault="00674135">
      <w:pPr>
        <w:spacing w:line="520" w:lineRule="exact"/>
        <w:rPr>
          <w:rFonts w:ascii="宋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一、数据表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8"/>
        <w:gridCol w:w="361"/>
        <w:gridCol w:w="892"/>
        <w:gridCol w:w="368"/>
        <w:gridCol w:w="568"/>
        <w:gridCol w:w="324"/>
        <w:gridCol w:w="189"/>
        <w:gridCol w:w="900"/>
        <w:gridCol w:w="171"/>
        <w:gridCol w:w="723"/>
        <w:gridCol w:w="102"/>
        <w:gridCol w:w="255"/>
        <w:gridCol w:w="454"/>
        <w:gridCol w:w="626"/>
        <w:gridCol w:w="363"/>
        <w:gridCol w:w="145"/>
        <w:gridCol w:w="425"/>
        <w:gridCol w:w="1422"/>
      </w:tblGrid>
      <w:tr w:rsidR="00674135">
        <w:trPr>
          <w:trHeight w:val="610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7927" w:type="dxa"/>
            <w:gridSpan w:val="16"/>
            <w:vAlign w:val="center"/>
          </w:tcPr>
          <w:p w:rsidR="00674135" w:rsidRDefault="00674135">
            <w:pPr>
              <w:rPr>
                <w:rFonts w:ascii="宋体"/>
              </w:rPr>
            </w:pPr>
          </w:p>
        </w:tc>
      </w:tr>
      <w:tr w:rsidR="00674135">
        <w:trPr>
          <w:cantSplit/>
          <w:trHeight w:val="585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7927" w:type="dxa"/>
            <w:gridSpan w:val="16"/>
            <w:vAlign w:val="center"/>
          </w:tcPr>
          <w:p w:rsidR="00674135" w:rsidRDefault="00674135" w:rsidP="005E714E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1.</w:t>
            </w:r>
            <w:r>
              <w:rPr>
                <w:rFonts w:ascii="仿宋_GB2312" w:eastAsia="仿宋_GB2312" w:hAnsi="宋体" w:hint="eastAsia"/>
              </w:rPr>
              <w:t>重点课题</w:t>
            </w:r>
            <w:r>
              <w:rPr>
                <w:rFonts w:ascii="仿宋_GB2312" w:eastAsia="仿宋_GB2312" w:hAnsi="宋体"/>
              </w:rPr>
              <w:t xml:space="preserve">  2.</w:t>
            </w:r>
            <w:r>
              <w:rPr>
                <w:rFonts w:ascii="仿宋_GB2312" w:eastAsia="仿宋_GB2312" w:hAnsi="宋体" w:hint="eastAsia"/>
              </w:rPr>
              <w:t>一般课题</w:t>
            </w:r>
            <w:r>
              <w:rPr>
                <w:rFonts w:ascii="仿宋_GB2312" w:eastAsia="仿宋_GB2312" w:hAnsi="宋体"/>
              </w:rPr>
              <w:t xml:space="preserve">  3.</w:t>
            </w:r>
            <w:r>
              <w:rPr>
                <w:rFonts w:ascii="仿宋_GB2312" w:eastAsia="仿宋_GB2312" w:hAnsi="宋体" w:hint="eastAsia"/>
              </w:rPr>
              <w:t>“高层次项目培育”专项基金课题</w:t>
            </w:r>
            <w:r>
              <w:rPr>
                <w:rFonts w:ascii="仿宋_GB2312" w:eastAsia="仿宋_GB2312" w:hAnsi="宋体"/>
              </w:rPr>
              <w:t xml:space="preserve">  4.</w:t>
            </w:r>
            <w:r>
              <w:rPr>
                <w:rFonts w:ascii="仿宋_GB2312" w:eastAsia="仿宋_GB2312" w:hAnsi="宋体" w:hint="eastAsia"/>
              </w:rPr>
              <w:t>专项课题</w:t>
            </w:r>
          </w:p>
        </w:tc>
      </w:tr>
      <w:tr w:rsidR="00674135">
        <w:trPr>
          <w:cantSplit/>
          <w:trHeight w:val="777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学科分类</w:t>
            </w:r>
          </w:p>
        </w:tc>
        <w:tc>
          <w:tcPr>
            <w:tcW w:w="7927" w:type="dxa"/>
            <w:gridSpan w:val="16"/>
            <w:vAlign w:val="center"/>
          </w:tcPr>
          <w:p w:rsidR="00674135" w:rsidRDefault="00674135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1.</w:t>
            </w:r>
            <w:r>
              <w:rPr>
                <w:rFonts w:ascii="仿宋_GB2312" w:eastAsia="仿宋_GB2312" w:hint="eastAsia"/>
                <w:sz w:val="18"/>
                <w:szCs w:val="18"/>
              </w:rPr>
              <w:t>马列、科社、党史党建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2.</w:t>
            </w:r>
            <w:r>
              <w:rPr>
                <w:rFonts w:ascii="仿宋_GB2312" w:eastAsia="仿宋_GB2312" w:hint="eastAsia"/>
                <w:sz w:val="18"/>
                <w:szCs w:val="18"/>
              </w:rPr>
              <w:t>哲学、宗教学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政治学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4.</w:t>
            </w:r>
            <w:r>
              <w:rPr>
                <w:rFonts w:ascii="仿宋_GB2312" w:eastAsia="仿宋_GB2312" w:hint="eastAsia"/>
                <w:sz w:val="18"/>
                <w:szCs w:val="18"/>
              </w:rPr>
              <w:t>法学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5.</w:t>
            </w:r>
            <w:r>
              <w:rPr>
                <w:rFonts w:ascii="仿宋_GB2312" w:eastAsia="仿宋_GB2312" w:hint="eastAsia"/>
                <w:sz w:val="18"/>
                <w:szCs w:val="18"/>
              </w:rPr>
              <w:t>理论经济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6.</w:t>
            </w:r>
            <w:r>
              <w:rPr>
                <w:rFonts w:ascii="仿宋_GB2312" w:eastAsia="仿宋_GB2312" w:hint="eastAsia"/>
                <w:sz w:val="18"/>
                <w:szCs w:val="18"/>
              </w:rPr>
              <w:t>应用经济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7.</w:t>
            </w:r>
            <w:r>
              <w:rPr>
                <w:rFonts w:ascii="仿宋_GB2312" w:eastAsia="仿宋_GB2312" w:hint="eastAsia"/>
                <w:sz w:val="18"/>
                <w:szCs w:val="18"/>
              </w:rPr>
              <w:t>管理学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8.</w:t>
            </w:r>
            <w:r>
              <w:rPr>
                <w:rFonts w:ascii="仿宋_GB2312" w:eastAsia="仿宋_GB2312" w:hint="eastAsia"/>
                <w:sz w:val="18"/>
                <w:szCs w:val="18"/>
              </w:rPr>
              <w:t>社会学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9.</w:t>
            </w:r>
            <w:r>
              <w:rPr>
                <w:rFonts w:ascii="仿宋_GB2312" w:eastAsia="仿宋_GB2312" w:hint="eastAsia"/>
                <w:sz w:val="18"/>
                <w:szCs w:val="18"/>
              </w:rPr>
              <w:t>历史学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10.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中国文学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11.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中国语言学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12.</w:t>
            </w:r>
            <w:r>
              <w:rPr>
                <w:rFonts w:ascii="仿宋_GB2312" w:eastAsia="仿宋_GB2312" w:hint="eastAsia"/>
                <w:sz w:val="18"/>
                <w:szCs w:val="18"/>
              </w:rPr>
              <w:t>外国语言与文学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13.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新闻学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14.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教育学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15.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文献整理、图书情报、博物馆学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16.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文化学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17.</w:t>
            </w:r>
            <w:r>
              <w:rPr>
                <w:rFonts w:ascii="仿宋_GB2312" w:eastAsia="仿宋_GB2312" w:hint="eastAsia"/>
                <w:sz w:val="18"/>
                <w:szCs w:val="18"/>
              </w:rPr>
              <w:t>艺术学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18</w:t>
            </w:r>
            <w:r>
              <w:rPr>
                <w:rFonts w:ascii="仿宋_GB2312" w:eastAsia="仿宋_GB2312" w:hint="eastAsia"/>
                <w:sz w:val="18"/>
                <w:szCs w:val="18"/>
              </w:rPr>
              <w:t>、体育学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19</w:t>
            </w:r>
            <w:r>
              <w:rPr>
                <w:rFonts w:ascii="仿宋_GB2312" w:eastAsia="仿宋_GB2312" w:hint="eastAsia"/>
                <w:sz w:val="18"/>
                <w:szCs w:val="18"/>
              </w:rPr>
              <w:t>、理工类</w:t>
            </w:r>
          </w:p>
        </w:tc>
      </w:tr>
      <w:tr w:rsidR="00674135" w:rsidTr="000D61D7">
        <w:trPr>
          <w:cantSplit/>
          <w:trHeight w:val="425"/>
        </w:trPr>
        <w:tc>
          <w:tcPr>
            <w:tcW w:w="3247" w:type="dxa"/>
            <w:gridSpan w:val="5"/>
            <w:vAlign w:val="center"/>
          </w:tcPr>
          <w:p w:rsidR="00674135" w:rsidRDefault="00674135" w:rsidP="00674135">
            <w:pPr>
              <w:ind w:firstLineChars="25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二级学科分类</w:t>
            </w:r>
          </w:p>
        </w:tc>
        <w:tc>
          <w:tcPr>
            <w:tcW w:w="6099" w:type="dxa"/>
            <w:gridSpan w:val="1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425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责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26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vAlign w:val="center"/>
          </w:tcPr>
          <w:p w:rsidR="00674135" w:rsidRDefault="00674135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vAlign w:val="center"/>
          </w:tcPr>
          <w:p w:rsidR="00674135" w:rsidRDefault="00674135" w:rsidP="00544434">
            <w:pPr>
              <w:jc w:val="center"/>
              <w:rPr>
                <w:rFonts w:ascii="宋体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0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trHeight w:val="570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126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</w:p>
        </w:tc>
        <w:tc>
          <w:tcPr>
            <w:tcW w:w="1705" w:type="dxa"/>
            <w:gridSpan w:val="5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trHeight w:val="570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126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最后学位</w:t>
            </w:r>
          </w:p>
        </w:tc>
        <w:tc>
          <w:tcPr>
            <w:tcW w:w="1705" w:type="dxa"/>
            <w:gridSpan w:val="5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担任导师</w:t>
            </w: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>
        <w:trPr>
          <w:cantSplit/>
          <w:trHeight w:val="561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927" w:type="dxa"/>
            <w:gridSpan w:val="16"/>
            <w:vAlign w:val="center"/>
          </w:tcPr>
          <w:p w:rsidR="00674135" w:rsidRDefault="00674135">
            <w:pPr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946" w:type="dxa"/>
            <w:gridSpan w:val="11"/>
            <w:vAlign w:val="center"/>
          </w:tcPr>
          <w:p w:rsidR="00674135" w:rsidRDefault="00674135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杭州市留和路</w:t>
            </w:r>
            <w:r>
              <w:rPr>
                <w:rFonts w:ascii="宋体"/>
              </w:rPr>
              <w:t>299</w:t>
            </w:r>
            <w:r>
              <w:rPr>
                <w:rFonts w:ascii="宋体" w:hint="eastAsia"/>
              </w:rPr>
              <w:t>号</w:t>
            </w:r>
          </w:p>
        </w:tc>
        <w:tc>
          <w:tcPr>
            <w:tcW w:w="1134" w:type="dxa"/>
            <w:gridSpan w:val="3"/>
            <w:vAlign w:val="center"/>
          </w:tcPr>
          <w:p w:rsidR="00674135" w:rsidRDefault="00674135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847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310023</w:t>
            </w:r>
          </w:p>
        </w:tc>
      </w:tr>
      <w:tr w:rsidR="00674135" w:rsidTr="000D61D7">
        <w:trPr>
          <w:cantSplit/>
          <w:trHeight w:val="583"/>
        </w:trPr>
        <w:tc>
          <w:tcPr>
            <w:tcW w:w="1419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4946" w:type="dxa"/>
            <w:gridSpan w:val="11"/>
            <w:vAlign w:val="center"/>
          </w:tcPr>
          <w:p w:rsidR="00674135" w:rsidRDefault="00674135">
            <w:pPr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74135" w:rsidRDefault="00674135" w:rsidP="005444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E-mail</w:t>
            </w:r>
          </w:p>
        </w:tc>
        <w:tc>
          <w:tcPr>
            <w:tcW w:w="1847" w:type="dxa"/>
            <w:gridSpan w:val="2"/>
            <w:vAlign w:val="center"/>
          </w:tcPr>
          <w:p w:rsidR="00674135" w:rsidRDefault="00674135">
            <w:pPr>
              <w:rPr>
                <w:rFonts w:ascii="宋体"/>
              </w:rPr>
            </w:pPr>
          </w:p>
        </w:tc>
      </w:tr>
      <w:tr w:rsidR="00674135">
        <w:trPr>
          <w:cantSplit/>
          <w:trHeight w:val="511"/>
        </w:trPr>
        <w:tc>
          <w:tcPr>
            <w:tcW w:w="9346" w:type="dxa"/>
            <w:gridSpan w:val="18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要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参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加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者</w:t>
            </w: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 xml:space="preserve">行政职务　　　</w:t>
            </w: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 w:rsidTr="000D61D7">
        <w:trPr>
          <w:cantSplit/>
          <w:trHeight w:val="570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</w:p>
        </w:tc>
      </w:tr>
      <w:tr w:rsidR="00674135">
        <w:trPr>
          <w:cantSplit/>
          <w:trHeight w:val="635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预期成果</w:t>
            </w:r>
          </w:p>
        </w:tc>
        <w:tc>
          <w:tcPr>
            <w:tcW w:w="5933" w:type="dxa"/>
            <w:gridSpan w:val="13"/>
            <w:vAlign w:val="center"/>
          </w:tcPr>
          <w:p w:rsidR="00674135" w:rsidRDefault="00674135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编著</w:t>
            </w:r>
            <w:r>
              <w:rPr>
                <w:rFonts w:ascii="仿宋_GB2312" w:eastAsia="仿宋_GB2312"/>
              </w:rPr>
              <w:t xml:space="preserve"> 2.</w:t>
            </w:r>
            <w:r>
              <w:rPr>
                <w:rFonts w:ascii="仿宋_GB2312" w:eastAsia="仿宋_GB2312" w:hint="eastAsia"/>
              </w:rPr>
              <w:t>论文</w:t>
            </w:r>
            <w:r>
              <w:rPr>
                <w:rFonts w:ascii="仿宋_GB2312" w:eastAsia="仿宋_GB2312"/>
              </w:rPr>
              <w:t xml:space="preserve"> 3.</w:t>
            </w:r>
            <w:r>
              <w:rPr>
                <w:rFonts w:ascii="仿宋_GB2312" w:eastAsia="仿宋_GB2312" w:hint="eastAsia"/>
              </w:rPr>
              <w:t>调研报告</w:t>
            </w:r>
            <w:r>
              <w:rPr>
                <w:rFonts w:ascii="仿宋_GB2312" w:eastAsia="仿宋_GB2312"/>
              </w:rPr>
              <w:t xml:space="preserve"> 4.</w:t>
            </w:r>
            <w:r>
              <w:rPr>
                <w:rFonts w:ascii="仿宋_GB2312" w:eastAsia="仿宋_GB2312" w:hint="eastAsia"/>
              </w:rPr>
              <w:t>网评文章</w:t>
            </w:r>
            <w:r>
              <w:rPr>
                <w:rFonts w:ascii="仿宋_GB2312" w:eastAsia="仿宋_GB2312"/>
              </w:rPr>
              <w:t xml:space="preserve"> 5.</w:t>
            </w:r>
            <w:r>
              <w:rPr>
                <w:rFonts w:ascii="仿宋_GB2312" w:eastAsia="仿宋_GB2312" w:hint="eastAsia"/>
              </w:rPr>
              <w:t>其它</w:t>
            </w:r>
          </w:p>
        </w:tc>
        <w:tc>
          <w:tcPr>
            <w:tcW w:w="2355" w:type="dxa"/>
            <w:gridSpan w:val="4"/>
            <w:vAlign w:val="center"/>
          </w:tcPr>
          <w:p w:rsidR="00674135" w:rsidRDefault="00674135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字数（篇数）：</w:t>
            </w:r>
            <w:r>
              <w:rPr>
                <w:rFonts w:ascii="宋体" w:hAnsi="宋体"/>
              </w:rPr>
              <w:t xml:space="preserve">      </w:t>
            </w:r>
          </w:p>
        </w:tc>
      </w:tr>
      <w:tr w:rsidR="00674135">
        <w:trPr>
          <w:cantSplit/>
          <w:trHeight w:val="635"/>
        </w:trPr>
        <w:tc>
          <w:tcPr>
            <w:tcW w:w="1058" w:type="dxa"/>
            <w:vAlign w:val="center"/>
          </w:tcPr>
          <w:p w:rsidR="00674135" w:rsidRDefault="0067413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成果去向</w:t>
            </w:r>
          </w:p>
        </w:tc>
        <w:tc>
          <w:tcPr>
            <w:tcW w:w="4496" w:type="dxa"/>
            <w:gridSpan w:val="9"/>
            <w:vAlign w:val="center"/>
          </w:tcPr>
          <w:p w:rsidR="00674135" w:rsidRDefault="00674135" w:rsidP="00674135">
            <w:pPr>
              <w:ind w:firstLineChars="100" w:firstLine="31680"/>
              <w:rPr>
                <w:rFonts w:ascii="宋体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公开出版</w:t>
            </w:r>
            <w:r>
              <w:rPr>
                <w:rFonts w:ascii="仿宋_GB2312" w:eastAsia="仿宋_GB2312"/>
              </w:rPr>
              <w:t xml:space="preserve">  2.</w:t>
            </w:r>
            <w:r>
              <w:rPr>
                <w:rFonts w:ascii="仿宋_GB2312" w:eastAsia="仿宋_GB2312" w:hint="eastAsia"/>
              </w:rPr>
              <w:t>公开发表</w:t>
            </w:r>
            <w:r>
              <w:rPr>
                <w:rFonts w:ascii="仿宋_GB2312" w:eastAsia="仿宋_GB2312"/>
              </w:rPr>
              <w:t xml:space="preserve">  3.</w:t>
            </w:r>
            <w:r>
              <w:rPr>
                <w:rFonts w:ascii="仿宋_GB2312" w:eastAsia="仿宋_GB2312" w:hint="eastAsia"/>
              </w:rPr>
              <w:t>提交相关部门</w:t>
            </w:r>
          </w:p>
        </w:tc>
        <w:tc>
          <w:tcPr>
            <w:tcW w:w="1800" w:type="dxa"/>
            <w:gridSpan w:val="5"/>
            <w:vAlign w:val="center"/>
          </w:tcPr>
          <w:p w:rsidR="00674135" w:rsidRDefault="00674135" w:rsidP="00BB7C26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992" w:type="dxa"/>
            <w:gridSpan w:val="3"/>
            <w:vAlign w:val="center"/>
          </w:tcPr>
          <w:p w:rsidR="00674135" w:rsidRDefault="00674135" w:rsidP="00674135">
            <w:pPr>
              <w:ind w:firstLineChars="2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674135" w:rsidRDefault="00674135">
      <w:pPr>
        <w:rPr>
          <w:rFonts w:ascii="宋体"/>
          <w:b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二、课题设计论证</w:t>
      </w:r>
      <w:r>
        <w:rPr>
          <w:rFonts w:ascii="宋体" w:hint="eastAsia"/>
        </w:rPr>
        <w:t>（限</w:t>
      </w:r>
      <w:r>
        <w:rPr>
          <w:rFonts w:ascii="宋体"/>
        </w:rPr>
        <w:t>5000</w:t>
      </w:r>
      <w:r>
        <w:rPr>
          <w:rFonts w:ascii="宋体" w:hint="eastAsia"/>
        </w:rPr>
        <w:t>字以内，可加页）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674135" w:rsidTr="00DE6DC7">
        <w:trPr>
          <w:trHeight w:val="13381"/>
        </w:trPr>
        <w:tc>
          <w:tcPr>
            <w:tcW w:w="9356" w:type="dxa"/>
          </w:tcPr>
          <w:p w:rsidR="00674135" w:rsidRDefault="00674135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  <w:b/>
                <w:bCs/>
              </w:rPr>
              <w:t>参考文献</w:t>
            </w:r>
            <w:r>
              <w:rPr>
                <w:rFonts w:ascii="宋体" w:hint="eastAsia"/>
              </w:rPr>
              <w:t>（限填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</w:p>
        </w:tc>
      </w:tr>
    </w:tbl>
    <w:p w:rsidR="00674135" w:rsidRDefault="00674135">
      <w:pPr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ascii="宋体" w:hint="eastAsia"/>
          <w:b/>
          <w:bCs/>
          <w:sz w:val="28"/>
          <w:szCs w:val="28"/>
        </w:rPr>
        <w:t>三、完成课题的条件和保证</w:t>
      </w:r>
      <w:r>
        <w:rPr>
          <w:rFonts w:ascii="宋体"/>
          <w:b/>
          <w:bCs/>
          <w:sz w:val="28"/>
          <w:szCs w:val="28"/>
        </w:rPr>
        <w:t xml:space="preserve"> </w:t>
      </w:r>
      <w:r>
        <w:rPr>
          <w:rFonts w:ascii="宋体" w:hint="eastAsia"/>
        </w:rPr>
        <w:t>（可加页）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674135" w:rsidTr="00DE6DC7">
        <w:trPr>
          <w:trHeight w:val="13537"/>
        </w:trPr>
        <w:tc>
          <w:tcPr>
            <w:tcW w:w="9498" w:type="dxa"/>
          </w:tcPr>
          <w:p w:rsidR="00674135" w:rsidRDefault="00674135" w:rsidP="00674135">
            <w:pPr>
              <w:ind w:leftChars="-51" w:left="31680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．课题组近年来已有的相关研究成果（负责人和参加者分开填写。共限填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为本课题研究已作的前期准备工作（已收集的数据，进行的调查研究，写出的部分初稿等）</w:t>
            </w: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课题负责人曾承担或参与完成哪些研究课题，科研成果的社会评价（引用、转载、获奖及被采纳情况）。</w:t>
            </w:r>
            <w:r>
              <w:rPr>
                <w:rFonts w:ascii="宋体"/>
              </w:rPr>
              <w:t>4</w:t>
            </w:r>
            <w:r>
              <w:rPr>
                <w:rFonts w:ascii="宋体" w:hint="eastAsia"/>
              </w:rPr>
              <w:t>．完成本课题的时间保证及科研条件。</w:t>
            </w:r>
          </w:p>
        </w:tc>
      </w:tr>
    </w:tbl>
    <w:p w:rsidR="00674135" w:rsidRDefault="00674135" w:rsidP="00FA5159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四、经费预算表</w:t>
      </w:r>
    </w:p>
    <w:tbl>
      <w:tblPr>
        <w:tblW w:w="9513" w:type="dxa"/>
        <w:tblInd w:w="93" w:type="dxa"/>
        <w:tblLook w:val="00A0"/>
      </w:tblPr>
      <w:tblGrid>
        <w:gridCol w:w="1716"/>
        <w:gridCol w:w="5954"/>
        <w:gridCol w:w="1843"/>
      </w:tblGrid>
      <w:tr w:rsidR="00674135" w:rsidRPr="000D2BC4" w:rsidTr="00B82A73">
        <w:trPr>
          <w:trHeight w:val="635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科目名称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支出用途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预算经费（元）</w:t>
            </w:r>
          </w:p>
        </w:tc>
      </w:tr>
      <w:tr w:rsidR="00674135" w:rsidRPr="000D2BC4" w:rsidTr="00B82A73">
        <w:trPr>
          <w:trHeight w:val="843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资料书籍费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指开展课题研究所需的资料收集、复印、翻拍、翻译、档案查阅、录音、录像等费用，以及必要的图书、资料购置费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8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差旅费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2858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指为完成课题研究工作而进行的国内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外</w:t>
            </w: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调研活动开支的差旅费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  <w:r w:rsidRPr="002858F0">
              <w:rPr>
                <w:rFonts w:hint="eastAsia"/>
              </w:rPr>
              <w:t>出国境的调研差旅支出，需凭邀请函前往国际处办理因公审批手续。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小型会议费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指围绕课题研究举行的小型研讨会的经费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计算机及其辅助设备使用费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指计算机上机费、录入费、软件设计费以及用于课题研究的资料查询、信息交流等上网费。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人员劳务费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指为开展课题研究用于咨询、研究人员写作补贴、辅助科研人员劳务补贴等的费用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501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印刷费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指课题研究成果的打印费等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成果出版费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0D2BC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课题结项后的余款，可用于成果的出版补助。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674135" w:rsidRPr="000D2BC4" w:rsidTr="00B82A73">
        <w:trPr>
          <w:trHeight w:val="485"/>
        </w:trPr>
        <w:tc>
          <w:tcPr>
            <w:tcW w:w="7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C147D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4135" w:rsidRPr="000D2BC4" w:rsidRDefault="00674135" w:rsidP="00B82A7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</w:tbl>
    <w:p w:rsidR="00674135" w:rsidRDefault="00674135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五、课题负责人所在单位意见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674135" w:rsidTr="00DE6DC7">
        <w:trPr>
          <w:trHeight w:val="2913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674135" w:rsidRDefault="00674135">
            <w:pPr>
              <w:spacing w:line="360" w:lineRule="auto"/>
              <w:ind w:firstLine="420"/>
              <w:rPr>
                <w:rFonts w:ascii="宋体"/>
              </w:rPr>
            </w:pPr>
          </w:p>
          <w:p w:rsidR="00674135" w:rsidRDefault="00674135" w:rsidP="00844309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所填内容属实，同意申报。</w:t>
            </w:r>
          </w:p>
          <w:p w:rsidR="00674135" w:rsidRDefault="00674135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674135" w:rsidRDefault="00674135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674135" w:rsidRDefault="00674135" w:rsidP="00674135">
            <w:pPr>
              <w:spacing w:line="360" w:lineRule="exact"/>
              <w:ind w:firstLineChars="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  </w:t>
            </w:r>
            <w:r>
              <w:rPr>
                <w:rFonts w:ascii="宋体" w:hAnsi="宋体" w:hint="eastAsia"/>
              </w:rPr>
              <w:t>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674135" w:rsidRDefault="00674135" w:rsidP="00674135">
            <w:pPr>
              <w:spacing w:line="360" w:lineRule="exact"/>
              <w:ind w:firstLineChars="3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674135" w:rsidRDefault="00674135" w:rsidP="002B3874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六、学校管理部门审核意见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674135" w:rsidTr="00DE6DC7">
        <w:trPr>
          <w:trHeight w:val="2892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674135" w:rsidRDefault="00674135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674135" w:rsidRDefault="00674135" w:rsidP="002E2A30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同意申报。</w:t>
            </w:r>
          </w:p>
          <w:p w:rsidR="00674135" w:rsidRDefault="00674135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674135" w:rsidRDefault="00674135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674135" w:rsidRDefault="00674135" w:rsidP="00674135">
            <w:pPr>
              <w:spacing w:line="360" w:lineRule="exact"/>
              <w:ind w:firstLineChars="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  </w:t>
            </w:r>
            <w:r>
              <w:rPr>
                <w:rFonts w:ascii="宋体" w:hAnsi="宋体" w:hint="eastAsia"/>
              </w:rPr>
              <w:t>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674135" w:rsidRDefault="00674135" w:rsidP="00674135">
            <w:pPr>
              <w:spacing w:line="360" w:lineRule="exact"/>
              <w:ind w:firstLineChars="35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674135" w:rsidRDefault="00674135" w:rsidP="002B3874"/>
    <w:sectPr w:rsidR="00674135" w:rsidSect="00F6735F">
      <w:headerReference w:type="default" r:id="rId6"/>
      <w:footerReference w:type="even" r:id="rId7"/>
      <w:footerReference w:type="default" r:id="rId8"/>
      <w:pgSz w:w="11918" w:h="16840"/>
      <w:pgMar w:top="1246" w:right="964" w:bottom="1361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135" w:rsidRDefault="00674135">
      <w:r>
        <w:separator/>
      </w:r>
    </w:p>
  </w:endnote>
  <w:endnote w:type="continuationSeparator" w:id="1">
    <w:p w:rsidR="00674135" w:rsidRDefault="00674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135" w:rsidRDefault="006741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4135" w:rsidRDefault="006741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135" w:rsidRDefault="006741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4135" w:rsidRDefault="006741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135" w:rsidRDefault="00674135">
      <w:r>
        <w:separator/>
      </w:r>
    </w:p>
  </w:footnote>
  <w:footnote w:type="continuationSeparator" w:id="1">
    <w:p w:rsidR="00674135" w:rsidRDefault="00674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135" w:rsidRDefault="00674135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5FA"/>
    <w:rsid w:val="000005CF"/>
    <w:rsid w:val="00034B20"/>
    <w:rsid w:val="00087593"/>
    <w:rsid w:val="00090EFD"/>
    <w:rsid w:val="0009528F"/>
    <w:rsid w:val="000A6EF5"/>
    <w:rsid w:val="000B0235"/>
    <w:rsid w:val="000B1FB9"/>
    <w:rsid w:val="000C4E75"/>
    <w:rsid w:val="000D2BC4"/>
    <w:rsid w:val="000D61D7"/>
    <w:rsid w:val="000F3FE9"/>
    <w:rsid w:val="001133D7"/>
    <w:rsid w:val="0014565C"/>
    <w:rsid w:val="001564CC"/>
    <w:rsid w:val="0016094D"/>
    <w:rsid w:val="0016403D"/>
    <w:rsid w:val="00165C0A"/>
    <w:rsid w:val="0017026D"/>
    <w:rsid w:val="0017397D"/>
    <w:rsid w:val="00176DF7"/>
    <w:rsid w:val="00194DDB"/>
    <w:rsid w:val="001A0ABF"/>
    <w:rsid w:val="001E6F06"/>
    <w:rsid w:val="00227182"/>
    <w:rsid w:val="00274351"/>
    <w:rsid w:val="002858F0"/>
    <w:rsid w:val="002B3874"/>
    <w:rsid w:val="002C0E72"/>
    <w:rsid w:val="002C4C15"/>
    <w:rsid w:val="002D021B"/>
    <w:rsid w:val="002D220E"/>
    <w:rsid w:val="002E2A30"/>
    <w:rsid w:val="00304029"/>
    <w:rsid w:val="00344240"/>
    <w:rsid w:val="00346784"/>
    <w:rsid w:val="0038444B"/>
    <w:rsid w:val="003B56B3"/>
    <w:rsid w:val="003D2517"/>
    <w:rsid w:val="003E256B"/>
    <w:rsid w:val="003F066E"/>
    <w:rsid w:val="00413418"/>
    <w:rsid w:val="0043138E"/>
    <w:rsid w:val="00437A8C"/>
    <w:rsid w:val="00450B74"/>
    <w:rsid w:val="00456C6B"/>
    <w:rsid w:val="00477D9B"/>
    <w:rsid w:val="00486548"/>
    <w:rsid w:val="004A0BC4"/>
    <w:rsid w:val="004C25A3"/>
    <w:rsid w:val="004C6306"/>
    <w:rsid w:val="00511565"/>
    <w:rsid w:val="005355FE"/>
    <w:rsid w:val="00544434"/>
    <w:rsid w:val="005512DE"/>
    <w:rsid w:val="00557D18"/>
    <w:rsid w:val="00574AE4"/>
    <w:rsid w:val="00574BD4"/>
    <w:rsid w:val="005902E8"/>
    <w:rsid w:val="005B7254"/>
    <w:rsid w:val="005C25D1"/>
    <w:rsid w:val="005D4A36"/>
    <w:rsid w:val="005E714E"/>
    <w:rsid w:val="005E755F"/>
    <w:rsid w:val="005F11FA"/>
    <w:rsid w:val="006031DB"/>
    <w:rsid w:val="006473DB"/>
    <w:rsid w:val="00674135"/>
    <w:rsid w:val="00677208"/>
    <w:rsid w:val="00692B76"/>
    <w:rsid w:val="006A6239"/>
    <w:rsid w:val="006C3F91"/>
    <w:rsid w:val="006D6F3B"/>
    <w:rsid w:val="006E715B"/>
    <w:rsid w:val="006F0AEA"/>
    <w:rsid w:val="006F33A4"/>
    <w:rsid w:val="006F46FC"/>
    <w:rsid w:val="007140AC"/>
    <w:rsid w:val="00757F63"/>
    <w:rsid w:val="00783C84"/>
    <w:rsid w:val="007B4D63"/>
    <w:rsid w:val="007D40E0"/>
    <w:rsid w:val="007F705B"/>
    <w:rsid w:val="00803682"/>
    <w:rsid w:val="008215C7"/>
    <w:rsid w:val="00844309"/>
    <w:rsid w:val="00850645"/>
    <w:rsid w:val="00864645"/>
    <w:rsid w:val="00893952"/>
    <w:rsid w:val="00896AAF"/>
    <w:rsid w:val="008C2E9F"/>
    <w:rsid w:val="008C5B63"/>
    <w:rsid w:val="008C65FA"/>
    <w:rsid w:val="008C751A"/>
    <w:rsid w:val="008E4E48"/>
    <w:rsid w:val="008F0922"/>
    <w:rsid w:val="00902E97"/>
    <w:rsid w:val="0092224D"/>
    <w:rsid w:val="00940BEC"/>
    <w:rsid w:val="00942A26"/>
    <w:rsid w:val="0094645F"/>
    <w:rsid w:val="00952A0F"/>
    <w:rsid w:val="00986D39"/>
    <w:rsid w:val="009A39A9"/>
    <w:rsid w:val="009B69CB"/>
    <w:rsid w:val="009C3A44"/>
    <w:rsid w:val="009D0569"/>
    <w:rsid w:val="009E5373"/>
    <w:rsid w:val="009E7D8F"/>
    <w:rsid w:val="009F0D5A"/>
    <w:rsid w:val="009F2002"/>
    <w:rsid w:val="009F7E02"/>
    <w:rsid w:val="00A04F0A"/>
    <w:rsid w:val="00A12C51"/>
    <w:rsid w:val="00A54C08"/>
    <w:rsid w:val="00A723AA"/>
    <w:rsid w:val="00A95F1C"/>
    <w:rsid w:val="00AD271C"/>
    <w:rsid w:val="00AD733F"/>
    <w:rsid w:val="00AF0B34"/>
    <w:rsid w:val="00AF2C9B"/>
    <w:rsid w:val="00B1203D"/>
    <w:rsid w:val="00B1593F"/>
    <w:rsid w:val="00B2011F"/>
    <w:rsid w:val="00B260BC"/>
    <w:rsid w:val="00B51B10"/>
    <w:rsid w:val="00B82A73"/>
    <w:rsid w:val="00B926D6"/>
    <w:rsid w:val="00BA0A12"/>
    <w:rsid w:val="00BA42EC"/>
    <w:rsid w:val="00BB3E84"/>
    <w:rsid w:val="00BB7C26"/>
    <w:rsid w:val="00BD5A18"/>
    <w:rsid w:val="00BE1996"/>
    <w:rsid w:val="00BE692E"/>
    <w:rsid w:val="00C04925"/>
    <w:rsid w:val="00C147D3"/>
    <w:rsid w:val="00C23652"/>
    <w:rsid w:val="00C525C8"/>
    <w:rsid w:val="00C67F1C"/>
    <w:rsid w:val="00C84F7B"/>
    <w:rsid w:val="00C97F93"/>
    <w:rsid w:val="00CE5643"/>
    <w:rsid w:val="00D021A8"/>
    <w:rsid w:val="00D03F42"/>
    <w:rsid w:val="00D21F43"/>
    <w:rsid w:val="00D31905"/>
    <w:rsid w:val="00D32BE6"/>
    <w:rsid w:val="00D349B0"/>
    <w:rsid w:val="00D34A2B"/>
    <w:rsid w:val="00D35556"/>
    <w:rsid w:val="00D448C2"/>
    <w:rsid w:val="00DB064E"/>
    <w:rsid w:val="00DC2EA5"/>
    <w:rsid w:val="00DE6DC7"/>
    <w:rsid w:val="00DF20CA"/>
    <w:rsid w:val="00E01F7D"/>
    <w:rsid w:val="00E26BBF"/>
    <w:rsid w:val="00E34ED8"/>
    <w:rsid w:val="00E41D21"/>
    <w:rsid w:val="00E443D0"/>
    <w:rsid w:val="00E50149"/>
    <w:rsid w:val="00E55D6C"/>
    <w:rsid w:val="00E5722E"/>
    <w:rsid w:val="00E75E2D"/>
    <w:rsid w:val="00EB68A3"/>
    <w:rsid w:val="00EC7E50"/>
    <w:rsid w:val="00EE6799"/>
    <w:rsid w:val="00EF69D4"/>
    <w:rsid w:val="00F0147A"/>
    <w:rsid w:val="00F218AC"/>
    <w:rsid w:val="00F3750B"/>
    <w:rsid w:val="00F5026A"/>
    <w:rsid w:val="00F6183A"/>
    <w:rsid w:val="00F6735F"/>
    <w:rsid w:val="00F73975"/>
    <w:rsid w:val="00F778ED"/>
    <w:rsid w:val="00FA5159"/>
    <w:rsid w:val="00FB3571"/>
    <w:rsid w:val="00FB77D7"/>
    <w:rsid w:val="00FE1BA2"/>
    <w:rsid w:val="00FE6673"/>
    <w:rsid w:val="023D373C"/>
    <w:rsid w:val="1EC61027"/>
    <w:rsid w:val="391A53C0"/>
    <w:rsid w:val="40B737FF"/>
    <w:rsid w:val="45B94DB5"/>
    <w:rsid w:val="4D4B7452"/>
    <w:rsid w:val="5037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35F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6735F"/>
    <w:rPr>
      <w:rFonts w:cs="Times New Roman"/>
    </w:rPr>
  </w:style>
  <w:style w:type="character" w:customStyle="1" w:styleId="BalloonTextChar">
    <w:name w:val="Balloon Text Char"/>
    <w:link w:val="BalloonText"/>
    <w:uiPriority w:val="99"/>
    <w:locked/>
    <w:rsid w:val="00F6735F"/>
    <w:rPr>
      <w:kern w:val="2"/>
      <w:sz w:val="18"/>
    </w:rPr>
  </w:style>
  <w:style w:type="paragraph" w:styleId="BalloonText">
    <w:name w:val="Balloon Text"/>
    <w:basedOn w:val="Normal"/>
    <w:link w:val="BalloonTextChar"/>
    <w:uiPriority w:val="99"/>
    <w:rsid w:val="00F6735F"/>
    <w:rPr>
      <w:sz w:val="18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F67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7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customStyle="1" w:styleId="1">
    <w:name w:val="批注框文本1"/>
    <w:basedOn w:val="Normal"/>
    <w:uiPriority w:val="99"/>
    <w:rsid w:val="00F6735F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0B1FB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0B1FB9"/>
    <w:rPr>
      <w:rFonts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17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6</Pages>
  <Words>364</Words>
  <Characters>2080</Characters>
  <Application>Microsoft Office Outlook</Application>
  <DocSecurity>0</DocSecurity>
  <Lines>0</Lines>
  <Paragraphs>0</Paragraphs>
  <ScaleCrop>false</ScaleCrop>
  <Company>qware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浙江省哲学社会科学“十五”</dc:title>
  <dc:subject/>
  <dc:creator>陈亮</dc:creator>
  <cp:keywords/>
  <dc:description/>
  <cp:lastModifiedBy>雨林木风</cp:lastModifiedBy>
  <cp:revision>8</cp:revision>
  <cp:lastPrinted>2016-04-06T01:42:00Z</cp:lastPrinted>
  <dcterms:created xsi:type="dcterms:W3CDTF">2018-07-13T07:27:00Z</dcterms:created>
  <dcterms:modified xsi:type="dcterms:W3CDTF">2018-07-15T06:53:00Z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